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82" w:rsidRPr="000B311D" w:rsidRDefault="007E538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E5382" w:rsidRPr="00233437" w:rsidRDefault="007E538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E5382" w:rsidRDefault="007E538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E5382" w:rsidRDefault="007E5382" w:rsidP="003664C1">
      <w:pPr>
        <w:jc w:val="center"/>
        <w:rPr>
          <w:b/>
          <w:sz w:val="28"/>
          <w:szCs w:val="28"/>
        </w:rPr>
      </w:pPr>
    </w:p>
    <w:p w:rsidR="007E5382" w:rsidRDefault="007E538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E5382" w:rsidRDefault="007E5382" w:rsidP="003664C1">
      <w:pPr>
        <w:rPr>
          <w:b/>
          <w:sz w:val="28"/>
          <w:szCs w:val="28"/>
        </w:rPr>
      </w:pPr>
    </w:p>
    <w:p w:rsidR="007E5382" w:rsidRDefault="007E5382" w:rsidP="003664C1">
      <w:r>
        <w:t xml:space="preserve"> От «   26   » __</w:t>
      </w:r>
      <w:r w:rsidRPr="002440A2">
        <w:rPr>
          <w:u w:val="single"/>
        </w:rPr>
        <w:t>03</w:t>
      </w:r>
      <w:r>
        <w:rPr>
          <w:u w:val="single"/>
        </w:rPr>
        <w:t xml:space="preserve">    </w:t>
      </w:r>
      <w:r>
        <w:t>_2021 г.</w:t>
      </w:r>
    </w:p>
    <w:p w:rsidR="007E5382" w:rsidRPr="000D332A" w:rsidRDefault="007E5382" w:rsidP="003664C1">
      <w:r>
        <w:t xml:space="preserve">    №__</w:t>
      </w:r>
      <w:r>
        <w:rPr>
          <w:u w:val="single"/>
        </w:rPr>
        <w:t xml:space="preserve">4- </w:t>
      </w:r>
      <w:r w:rsidRPr="00FA7627">
        <w:rPr>
          <w:u w:val="single"/>
        </w:rPr>
        <w:t>_</w:t>
      </w:r>
      <w:r>
        <w:rPr>
          <w:u w:val="single"/>
        </w:rPr>
        <w:t>60</w:t>
      </w:r>
      <w:r w:rsidRPr="00FA7627">
        <w:rPr>
          <w:u w:val="single"/>
        </w:rPr>
        <w:t>___</w:t>
      </w:r>
    </w:p>
    <w:p w:rsidR="007E5382" w:rsidRDefault="007E5382" w:rsidP="003664C1"/>
    <w:p w:rsidR="007E5382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E5382" w:rsidRPr="00F66FAB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14.12.2020</w:t>
      </w:r>
      <w:r w:rsidRPr="00F66FAB">
        <w:rPr>
          <w:bCs/>
        </w:rPr>
        <w:t xml:space="preserve"> </w:t>
      </w:r>
      <w:r>
        <w:rPr>
          <w:bCs/>
        </w:rPr>
        <w:t>№4-53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2022</w:t>
      </w:r>
      <w:r w:rsidRPr="00F66FAB">
        <w:rPr>
          <w:bCs/>
        </w:rPr>
        <w:t xml:space="preserve"> и 202</w:t>
      </w:r>
      <w:r>
        <w:rPr>
          <w:bCs/>
        </w:rPr>
        <w:t>3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E5382" w:rsidRPr="000C6A03" w:rsidRDefault="007E5382" w:rsidP="00D76706">
      <w:pPr>
        <w:widowControl w:val="0"/>
        <w:shd w:val="clear" w:color="auto" w:fill="FFFFFF"/>
        <w:rPr>
          <w:b/>
          <w:lang w:eastAsia="en-US"/>
        </w:rPr>
      </w:pPr>
    </w:p>
    <w:p w:rsidR="007E5382" w:rsidRDefault="007E5382" w:rsidP="00F66FAB">
      <w:pPr>
        <w:shd w:val="clear" w:color="auto" w:fill="FFFFFF"/>
        <w:ind w:firstLine="709"/>
        <w:jc w:val="both"/>
      </w:pPr>
    </w:p>
    <w:p w:rsidR="007E5382" w:rsidRDefault="007E538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E5382" w:rsidRPr="000C6A03" w:rsidRDefault="007E5382" w:rsidP="00F66FAB">
      <w:pPr>
        <w:shd w:val="clear" w:color="auto" w:fill="FFFFFF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7E5382" w:rsidRDefault="007E538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следующие  изменения:</w:t>
      </w:r>
    </w:p>
    <w:p w:rsidR="007E5382" w:rsidRDefault="007E5382" w:rsidP="00BD533E">
      <w:pPr>
        <w:pStyle w:val="ListParagraph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E5382" w:rsidRPr="006F15E2" w:rsidRDefault="007E5382" w:rsidP="008E0604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первом цифры «3202435,75» заменить цифрами «3382435,75»;</w:t>
      </w:r>
    </w:p>
    <w:p w:rsidR="007E5382" w:rsidRPr="006F15E2" w:rsidRDefault="007E5382" w:rsidP="005551A2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«3202435,75» заменить цифрами «3410435,75»;</w:t>
      </w:r>
    </w:p>
    <w:p w:rsidR="007E5382" w:rsidRPr="006F15E2" w:rsidRDefault="007E5382" w:rsidP="008E0604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третьем цифры «0» заменить цифрами «28000».</w:t>
      </w:r>
    </w:p>
    <w:p w:rsidR="007E5382" w:rsidRPr="005551A2" w:rsidRDefault="007E5382" w:rsidP="005551A2">
      <w:pPr>
        <w:pStyle w:val="ListParagraph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E5382" w:rsidRDefault="007E5382" w:rsidP="00C153DF">
      <w:pPr>
        <w:pStyle w:val="ListParagraph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6.1 согласно приложению 1 к настоящему решению.</w:t>
      </w:r>
    </w:p>
    <w:p w:rsidR="007E5382" w:rsidRPr="00566E1C" w:rsidRDefault="007E5382" w:rsidP="00C153DF">
      <w:pPr>
        <w:pStyle w:val="ListParagraph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Pr="00566E1C">
        <w:t xml:space="preserve"> к настоящему решению.</w:t>
      </w:r>
    </w:p>
    <w:p w:rsidR="007E5382" w:rsidRDefault="007E5382" w:rsidP="008011D0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Pr="00566E1C">
        <w:t xml:space="preserve"> к настоящему решению.</w:t>
      </w:r>
    </w:p>
    <w:p w:rsidR="007E5382" w:rsidRDefault="007E5382" w:rsidP="00BD533E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приложением 1.1 согласно приложению 4</w:t>
      </w:r>
      <w:r w:rsidRPr="00566E1C">
        <w:t xml:space="preserve"> к настоящему решению.</w:t>
      </w:r>
    </w:p>
    <w:p w:rsidR="007E5382" w:rsidRDefault="007E5382" w:rsidP="002440A2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9.1 согласно приложению 5</w:t>
      </w:r>
      <w:r w:rsidRPr="00566E1C">
        <w:t xml:space="preserve"> к настоящему решению.</w:t>
      </w:r>
    </w:p>
    <w:p w:rsidR="007E5382" w:rsidRDefault="007E5382" w:rsidP="00333A9C">
      <w:pPr>
        <w:pStyle w:val="ListParagraph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3.1 согласно приложению 6</w:t>
      </w:r>
      <w:r w:rsidRPr="00566E1C">
        <w:t xml:space="preserve"> к настоящему решению.</w:t>
      </w:r>
    </w:p>
    <w:p w:rsidR="007E5382" w:rsidRDefault="007E5382" w:rsidP="002440A2">
      <w:pPr>
        <w:pStyle w:val="ListParagraph"/>
        <w:tabs>
          <w:tab w:val="left" w:pos="1276"/>
        </w:tabs>
        <w:ind w:left="0"/>
        <w:jc w:val="both"/>
      </w:pPr>
    </w:p>
    <w:p w:rsidR="007E5382" w:rsidRPr="00B779B3" w:rsidRDefault="007E538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E5382" w:rsidRPr="00B779B3" w:rsidRDefault="007E538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E5382" w:rsidRDefault="007E5382" w:rsidP="006663C7">
      <w:pPr>
        <w:tabs>
          <w:tab w:val="left" w:pos="0"/>
        </w:tabs>
      </w:pPr>
      <w:r w:rsidRPr="00B779B3">
        <w:t xml:space="preserve">      </w:t>
      </w:r>
    </w:p>
    <w:p w:rsidR="007E5382" w:rsidRDefault="007E5382" w:rsidP="006663C7">
      <w:pPr>
        <w:tabs>
          <w:tab w:val="left" w:pos="0"/>
        </w:tabs>
      </w:pPr>
    </w:p>
    <w:p w:rsidR="007E5382" w:rsidRDefault="007E5382" w:rsidP="00177480">
      <w:pPr>
        <w:tabs>
          <w:tab w:val="left" w:pos="0"/>
        </w:tabs>
      </w:pPr>
      <w:r>
        <w:t>Председатель Павловского сельского</w:t>
      </w:r>
    </w:p>
    <w:p w:rsidR="007E5382" w:rsidRDefault="007E538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E538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E616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B2EF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Normal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Normal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Normal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Normal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Normal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Normal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Normal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Normal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Normal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Normal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Normal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Normal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Normal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Normal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BodyText2">
    <w:name w:val="Body Text 2"/>
    <w:basedOn w:val="Normal"/>
    <w:link w:val="BodyText2Char"/>
    <w:uiPriority w:val="99"/>
    <w:semiHidden/>
    <w:rsid w:val="00B205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827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Normal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Normal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Normal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Normal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Normal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Normal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Normal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Normal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Normal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Normal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Normal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Normal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Normal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4701</TotalTime>
  <Pages>1</Pages>
  <Words>298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User</cp:lastModifiedBy>
  <cp:revision>325</cp:revision>
  <cp:lastPrinted>2020-11-16T15:11:00Z</cp:lastPrinted>
  <dcterms:created xsi:type="dcterms:W3CDTF">2016-04-13T12:41:00Z</dcterms:created>
  <dcterms:modified xsi:type="dcterms:W3CDTF">2021-06-18T11:49:00Z</dcterms:modified>
</cp:coreProperties>
</file>